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26C05" w14:textId="77777777" w:rsidR="00D06278" w:rsidRPr="006D35C1" w:rsidRDefault="001A4154" w:rsidP="00DE7D83">
      <w:pPr>
        <w:pStyle w:val="Title"/>
        <w:ind w:left="0"/>
        <w:rPr>
          <w:sz w:val="52"/>
          <w:szCs w:val="52"/>
        </w:rPr>
      </w:pPr>
      <w:r>
        <w:rPr>
          <w:rFonts w:ascii="Times New Roman" w:eastAsia="Times New Roman" w:hAnsi="Times New Roman" w:cs="Times New Roman"/>
          <w:b w:val="0"/>
          <w:bCs w:val="0"/>
          <w:noProof/>
          <w:kern w:val="36"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5BC26C3A" wp14:editId="5BC26C3B">
            <wp:simplePos x="0" y="0"/>
            <wp:positionH relativeFrom="margin">
              <wp:posOffset>5010150</wp:posOffset>
            </wp:positionH>
            <wp:positionV relativeFrom="paragraph">
              <wp:posOffset>-934720</wp:posOffset>
            </wp:positionV>
            <wp:extent cx="1440958" cy="1295400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venlogo_navy_tag_copy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958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6F9F" w:rsidRPr="00DE7D83">
        <w:rPr>
          <w:sz w:val="52"/>
          <w:szCs w:val="52"/>
        </w:rPr>
        <w:t>Memo</w:t>
      </w:r>
    </w:p>
    <w:p w14:paraId="5BC26C06" w14:textId="77777777" w:rsidR="00DB1898" w:rsidRPr="00C979D4" w:rsidRDefault="00DE7D83" w:rsidP="00DB1898">
      <w:pPr>
        <w:rPr>
          <w:rFonts w:ascii="Times New Roman" w:hAnsi="Times New Roman" w:cs="Times New Roman"/>
          <w:sz w:val="28"/>
          <w:szCs w:val="28"/>
        </w:rPr>
      </w:pPr>
      <w:r w:rsidRPr="00C979D4">
        <w:rPr>
          <w:rFonts w:ascii="Times New Roman" w:hAnsi="Times New Roman" w:cs="Times New Roman"/>
          <w:b/>
          <w:sz w:val="28"/>
          <w:szCs w:val="28"/>
        </w:rPr>
        <w:t>To</w:t>
      </w:r>
      <w:r w:rsidR="00DB1898" w:rsidRPr="00C979D4">
        <w:rPr>
          <w:rFonts w:ascii="Times New Roman" w:hAnsi="Times New Roman" w:cs="Times New Roman"/>
          <w:b/>
          <w:sz w:val="28"/>
          <w:szCs w:val="28"/>
        </w:rPr>
        <w:t>:</w:t>
      </w:r>
      <w:r w:rsidR="005D1CF0">
        <w:rPr>
          <w:rFonts w:ascii="Times New Roman" w:hAnsi="Times New Roman" w:cs="Times New Roman"/>
          <w:sz w:val="28"/>
          <w:szCs w:val="28"/>
        </w:rPr>
        <w:t xml:space="preserve"> All Employees</w:t>
      </w:r>
    </w:p>
    <w:p w14:paraId="5BC26C07" w14:textId="77777777" w:rsidR="00DB1898" w:rsidRPr="00C979D4" w:rsidRDefault="00DB1898" w:rsidP="00DB1898">
      <w:pPr>
        <w:rPr>
          <w:rFonts w:ascii="Times New Roman" w:hAnsi="Times New Roman" w:cs="Times New Roman"/>
          <w:sz w:val="28"/>
          <w:szCs w:val="28"/>
        </w:rPr>
      </w:pPr>
      <w:r w:rsidRPr="00C979D4">
        <w:rPr>
          <w:rFonts w:ascii="Times New Roman" w:hAnsi="Times New Roman" w:cs="Times New Roman"/>
          <w:b/>
          <w:sz w:val="28"/>
          <w:szCs w:val="28"/>
        </w:rPr>
        <w:t>From:</w:t>
      </w:r>
      <w:r w:rsidR="005D1CF0">
        <w:rPr>
          <w:rFonts w:ascii="Times New Roman" w:hAnsi="Times New Roman" w:cs="Times New Roman"/>
          <w:sz w:val="28"/>
          <w:szCs w:val="28"/>
        </w:rPr>
        <w:t xml:space="preserve"> Human Resources</w:t>
      </w:r>
      <w:r w:rsidRPr="00C979D4">
        <w:rPr>
          <w:rFonts w:ascii="Times New Roman" w:hAnsi="Times New Roman" w:cs="Times New Roman"/>
          <w:sz w:val="28"/>
          <w:szCs w:val="28"/>
        </w:rPr>
        <w:t xml:space="preserve"> Department</w:t>
      </w:r>
    </w:p>
    <w:p w14:paraId="5BC26C08" w14:textId="77777777" w:rsidR="00DB1898" w:rsidRPr="00C979D4" w:rsidRDefault="00DE7D83" w:rsidP="00DB1898">
      <w:pPr>
        <w:rPr>
          <w:rFonts w:ascii="Times New Roman" w:hAnsi="Times New Roman" w:cs="Times New Roman"/>
          <w:sz w:val="28"/>
          <w:szCs w:val="28"/>
        </w:rPr>
      </w:pPr>
      <w:r w:rsidRPr="00C979D4">
        <w:rPr>
          <w:rFonts w:ascii="Times New Roman" w:hAnsi="Times New Roman" w:cs="Times New Roman"/>
          <w:b/>
          <w:sz w:val="28"/>
          <w:szCs w:val="28"/>
        </w:rPr>
        <w:t>c.c.</w:t>
      </w:r>
      <w:r w:rsidR="004F0638" w:rsidRPr="00C979D4">
        <w:rPr>
          <w:rFonts w:ascii="Times New Roman" w:hAnsi="Times New Roman" w:cs="Times New Roman"/>
          <w:b/>
          <w:sz w:val="28"/>
          <w:szCs w:val="28"/>
        </w:rPr>
        <w:t>:</w:t>
      </w:r>
      <w:r w:rsidR="004F0638" w:rsidRPr="00C979D4">
        <w:rPr>
          <w:rFonts w:ascii="Times New Roman" w:hAnsi="Times New Roman" w:cs="Times New Roman"/>
          <w:sz w:val="28"/>
          <w:szCs w:val="28"/>
        </w:rPr>
        <w:t xml:space="preserve"> </w:t>
      </w:r>
      <w:r w:rsidR="00AC6EED" w:rsidRPr="00C979D4">
        <w:rPr>
          <w:rFonts w:ascii="Times New Roman" w:hAnsi="Times New Roman" w:cs="Times New Roman"/>
          <w:sz w:val="28"/>
          <w:szCs w:val="28"/>
        </w:rPr>
        <w:t>Stu Butler</w:t>
      </w:r>
    </w:p>
    <w:p w14:paraId="5BC26C09" w14:textId="77777777" w:rsidR="00DB1898" w:rsidRPr="00C979D4" w:rsidRDefault="00DB1898" w:rsidP="00DB1898">
      <w:pPr>
        <w:rPr>
          <w:rFonts w:ascii="Times New Roman" w:hAnsi="Times New Roman" w:cs="Times New Roman"/>
          <w:b/>
          <w:sz w:val="28"/>
          <w:szCs w:val="28"/>
        </w:rPr>
      </w:pPr>
      <w:r w:rsidRPr="00C979D4">
        <w:rPr>
          <w:rFonts w:ascii="Times New Roman" w:hAnsi="Times New Roman" w:cs="Times New Roman"/>
          <w:b/>
          <w:sz w:val="28"/>
          <w:szCs w:val="28"/>
        </w:rPr>
        <w:t>Date:</w:t>
      </w:r>
      <w:r w:rsidR="00B16109" w:rsidRPr="00C979D4">
        <w:rPr>
          <w:rFonts w:ascii="Times New Roman" w:hAnsi="Times New Roman" w:cs="Times New Roman"/>
          <w:sz w:val="28"/>
          <w:szCs w:val="28"/>
        </w:rPr>
        <w:t xml:space="preserve"> </w:t>
      </w:r>
      <w:r w:rsidR="007C1C44">
        <w:rPr>
          <w:rFonts w:ascii="Times New Roman" w:hAnsi="Times New Roman" w:cs="Times New Roman"/>
          <w:sz w:val="28"/>
          <w:szCs w:val="28"/>
        </w:rPr>
        <w:t>January 11</w:t>
      </w:r>
      <w:r w:rsidR="007C1C44" w:rsidRPr="007C1C44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7C1C44">
        <w:rPr>
          <w:rFonts w:ascii="Times New Roman" w:hAnsi="Times New Roman" w:cs="Times New Roman"/>
          <w:sz w:val="28"/>
          <w:szCs w:val="28"/>
        </w:rPr>
        <w:t>, 2017</w:t>
      </w:r>
    </w:p>
    <w:p w14:paraId="5BC26C0A" w14:textId="77777777" w:rsidR="00760A1B" w:rsidRPr="00B91906" w:rsidRDefault="00952640" w:rsidP="00B91906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C979D4">
        <w:rPr>
          <w:rFonts w:ascii="Times New Roman" w:hAnsi="Times New Roman" w:cs="Times New Roman"/>
          <w:b/>
          <w:sz w:val="28"/>
          <w:szCs w:val="28"/>
        </w:rPr>
        <w:t>Re</w:t>
      </w:r>
      <w:r w:rsidR="005D1CF0">
        <w:rPr>
          <w:rFonts w:ascii="Times New Roman" w:hAnsi="Times New Roman" w:cs="Times New Roman"/>
          <w:sz w:val="28"/>
          <w:szCs w:val="28"/>
        </w:rPr>
        <w:t xml:space="preserve">: </w:t>
      </w:r>
      <w:r w:rsidR="00B91906">
        <w:rPr>
          <w:rFonts w:ascii="Times New Roman" w:hAnsi="Times New Roman" w:cs="Times New Roman"/>
          <w:sz w:val="28"/>
          <w:szCs w:val="28"/>
        </w:rPr>
        <w:t>Vacation Policy Memo</w:t>
      </w:r>
    </w:p>
    <w:p w14:paraId="5BC26C0B" w14:textId="77777777" w:rsidR="007C1C44" w:rsidRDefault="007C1C44" w:rsidP="007C1C44">
      <w:pPr>
        <w:pStyle w:val="ListParagraph"/>
        <w:spacing w:after="0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C26C0C" w14:textId="77777777" w:rsidR="007C1C44" w:rsidRPr="002460B7" w:rsidRDefault="007C1C44" w:rsidP="007C1C44">
      <w:pPr>
        <w:pStyle w:val="ListParagraph"/>
        <w:spacing w:after="0"/>
        <w:ind w:left="39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BC26C0D" w14:textId="77777777" w:rsidR="00B91906" w:rsidRPr="007C1C44" w:rsidRDefault="00B91906" w:rsidP="007C1C44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C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Employees must request vacation time off at </w:t>
      </w:r>
      <w:hyperlink r:id="rId11" w:tgtFrame="_blank" w:history="1">
        <w:r w:rsidRPr="007C1C44">
          <w:rPr>
            <w:rFonts w:ascii="Arial" w:eastAsia="Times New Roman" w:hAnsi="Arial" w:cs="Arial"/>
            <w:color w:val="0000FF"/>
            <w:u w:val="single"/>
          </w:rPr>
          <w:t>www.easytimeclock.com</w:t>
        </w:r>
      </w:hyperlink>
      <w:r w:rsidRPr="007C1C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BC26C0E" w14:textId="77777777" w:rsidR="00B91906" w:rsidRPr="00B91906" w:rsidRDefault="004375DC" w:rsidP="00B91906">
      <w:pPr>
        <w:pStyle w:val="ListParagraph"/>
        <w:spacing w:after="0"/>
        <w:ind w:left="3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B91906" w:rsidRPr="00B91906">
        <w:rPr>
          <w:rFonts w:ascii="Times New Roman" w:eastAsia="Times New Roman" w:hAnsi="Times New Roman" w:cs="Times New Roman"/>
          <w:color w:val="000000"/>
          <w:sz w:val="28"/>
          <w:szCs w:val="28"/>
        </w:rPr>
        <w:t>(available vacation time may be viewed in ETC and will be tracked there)</w:t>
      </w:r>
    </w:p>
    <w:p w14:paraId="5BC26C0F" w14:textId="77777777" w:rsidR="00B91906" w:rsidRPr="00B91906" w:rsidRDefault="00B91906" w:rsidP="00B91906">
      <w:pPr>
        <w:spacing w:after="0"/>
        <w:jc w:val="both"/>
        <w:rPr>
          <w:rFonts w:ascii="Arial" w:eastAsia="Times New Roman" w:hAnsi="Arial" w:cs="Arial"/>
          <w:color w:val="000000"/>
        </w:rPr>
      </w:pPr>
      <w:r w:rsidRPr="00B9190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BC26C10" w14:textId="77777777" w:rsidR="00B91906" w:rsidRPr="00B91906" w:rsidRDefault="00B91906" w:rsidP="00B91906">
      <w:pPr>
        <w:spacing w:after="0"/>
        <w:jc w:val="both"/>
        <w:rPr>
          <w:rFonts w:ascii="Arial" w:eastAsia="Times New Roman" w:hAnsi="Arial" w:cs="Arial"/>
          <w:color w:val="000000"/>
        </w:rPr>
      </w:pPr>
      <w:r w:rsidRPr="00B91906">
        <w:rPr>
          <w:rFonts w:ascii="Times New Roman" w:eastAsia="Times New Roman" w:hAnsi="Times New Roman" w:cs="Times New Roman"/>
          <w:color w:val="000000"/>
          <w:szCs w:val="28"/>
        </w:rPr>
        <w:t>2.</w:t>
      </w:r>
      <w:r w:rsidRPr="00B91906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  </w:t>
      </w:r>
      <w:r w:rsidRPr="00B919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Vacation Time must be taken in 4 hour or </w:t>
      </w:r>
      <w:proofErr w:type="gramStart"/>
      <w:r w:rsidRPr="00B91906">
        <w:rPr>
          <w:rFonts w:ascii="Times New Roman" w:eastAsia="Times New Roman" w:hAnsi="Times New Roman" w:cs="Times New Roman"/>
          <w:color w:val="000000"/>
          <w:sz w:val="28"/>
          <w:szCs w:val="28"/>
        </w:rPr>
        <w:t>8 hour</w:t>
      </w:r>
      <w:proofErr w:type="gramEnd"/>
      <w:r w:rsidRPr="00B919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increments</w:t>
      </w:r>
    </w:p>
    <w:p w14:paraId="5BC26C11" w14:textId="77777777" w:rsidR="00B91906" w:rsidRPr="00B91906" w:rsidRDefault="00B91906" w:rsidP="002460B7">
      <w:pPr>
        <w:spacing w:after="0"/>
        <w:jc w:val="both"/>
        <w:rPr>
          <w:rFonts w:ascii="Arial" w:eastAsia="Times New Roman" w:hAnsi="Arial" w:cs="Arial"/>
          <w:color w:val="000000"/>
        </w:rPr>
      </w:pPr>
      <w:r w:rsidRPr="00B9190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14:paraId="5BC26C12" w14:textId="77777777" w:rsidR="00B91906" w:rsidRPr="00B91906" w:rsidRDefault="00B91906" w:rsidP="00B91906">
      <w:pPr>
        <w:spacing w:after="0"/>
        <w:jc w:val="both"/>
        <w:rPr>
          <w:rFonts w:ascii="Arial" w:eastAsia="Times New Roman" w:hAnsi="Arial" w:cs="Arial"/>
          <w:color w:val="000000"/>
        </w:rPr>
      </w:pPr>
      <w:r w:rsidRPr="00B91906">
        <w:rPr>
          <w:rFonts w:ascii="Times New Roman" w:eastAsia="Times New Roman" w:hAnsi="Times New Roman" w:cs="Times New Roman"/>
          <w:color w:val="000000"/>
          <w:szCs w:val="28"/>
        </w:rPr>
        <w:t>4.</w:t>
      </w:r>
      <w:r w:rsidRPr="00B91906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  </w:t>
      </w:r>
      <w:r w:rsidRPr="00B91906">
        <w:rPr>
          <w:rFonts w:ascii="Times New Roman" w:eastAsia="Times New Roman" w:hAnsi="Times New Roman" w:cs="Times New Roman"/>
          <w:color w:val="000000"/>
          <w:sz w:val="28"/>
          <w:szCs w:val="28"/>
        </w:rPr>
        <w:t>Refer to pages 35 – 40 in the Employee Handbook for more details</w:t>
      </w:r>
    </w:p>
    <w:p w14:paraId="5BC26C13" w14:textId="77777777" w:rsidR="00B91906" w:rsidRPr="00B91906" w:rsidRDefault="00B91906" w:rsidP="00B91906">
      <w:pPr>
        <w:spacing w:after="0"/>
        <w:rPr>
          <w:rFonts w:ascii="Arial" w:eastAsia="Times New Roman" w:hAnsi="Arial" w:cs="Arial"/>
          <w:color w:val="000000"/>
        </w:rPr>
      </w:pPr>
      <w:r w:rsidRPr="00B9190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BC26C14" w14:textId="77777777" w:rsidR="00B91906" w:rsidRDefault="00B91906" w:rsidP="00B9190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1906">
        <w:rPr>
          <w:rFonts w:ascii="Times New Roman" w:eastAsia="Times New Roman" w:hAnsi="Times New Roman" w:cs="Times New Roman"/>
          <w:color w:val="000000"/>
          <w:szCs w:val="28"/>
        </w:rPr>
        <w:t>5.</w:t>
      </w:r>
      <w:r w:rsidRPr="00B91906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  </w:t>
      </w:r>
      <w:r w:rsidRPr="00B919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Employees in their </w:t>
      </w:r>
      <w:r w:rsidRPr="00B919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first year of employment</w:t>
      </w:r>
      <w:r w:rsidRPr="00B919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ill accrue vacation and receive  </w:t>
      </w:r>
    </w:p>
    <w:p w14:paraId="5BC26C15" w14:textId="77777777" w:rsidR="00B91906" w:rsidRPr="00B91906" w:rsidRDefault="00B91906" w:rsidP="00B91906">
      <w:pPr>
        <w:spacing w:after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partial credit</w:t>
      </w:r>
      <w:proofErr w:type="gramEnd"/>
    </w:p>
    <w:p w14:paraId="5BC26C16" w14:textId="77777777" w:rsidR="00B91906" w:rsidRPr="00B91906" w:rsidRDefault="00B91906" w:rsidP="00B91906">
      <w:pPr>
        <w:spacing w:after="0"/>
        <w:rPr>
          <w:rFonts w:ascii="Arial" w:eastAsia="Times New Roman" w:hAnsi="Arial" w:cs="Arial"/>
          <w:color w:val="000000"/>
        </w:rPr>
      </w:pPr>
      <w:r w:rsidRPr="00B9190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BC26C17" w14:textId="77777777" w:rsidR="00B91906" w:rsidRPr="002460B7" w:rsidRDefault="00B91906" w:rsidP="00B91906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91906">
        <w:rPr>
          <w:rFonts w:ascii="Times New Roman" w:eastAsia="Times New Roman" w:hAnsi="Times New Roman" w:cs="Times New Roman"/>
          <w:color w:val="000000"/>
          <w:szCs w:val="28"/>
        </w:rPr>
        <w:t>6</w:t>
      </w:r>
      <w:r w:rsidRPr="002460B7">
        <w:rPr>
          <w:rFonts w:ascii="Times New Roman" w:eastAsia="Times New Roman" w:hAnsi="Times New Roman" w:cs="Times New Roman"/>
          <w:b/>
          <w:color w:val="000000"/>
          <w:szCs w:val="28"/>
        </w:rPr>
        <w:t>.</w:t>
      </w:r>
      <w:r w:rsidRPr="002460B7"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  <w:t xml:space="preserve">       </w:t>
      </w:r>
      <w:r w:rsidR="005D1C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The Vacation Hours are</w:t>
      </w:r>
      <w:r w:rsidRPr="002460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as follows: </w:t>
      </w:r>
    </w:p>
    <w:p w14:paraId="5BC26C18" w14:textId="77777777" w:rsidR="00B91906" w:rsidRDefault="00B91906" w:rsidP="00B91906">
      <w:pPr>
        <w:ind w:hanging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919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</w:t>
      </w:r>
    </w:p>
    <w:p w14:paraId="5BC26C19" w14:textId="77777777" w:rsidR="00B91906" w:rsidRPr="00B91906" w:rsidRDefault="00B91906" w:rsidP="00B91906">
      <w:pPr>
        <w:ind w:hanging="36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</w:t>
      </w:r>
      <w:r w:rsidRPr="00B919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Part-Time: </w:t>
      </w:r>
    </w:p>
    <w:p w14:paraId="5BC26C1A" w14:textId="77777777" w:rsidR="00B91906" w:rsidRPr="00B91906" w:rsidRDefault="00B91906" w:rsidP="00B91906">
      <w:pPr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7"/>
        <w:gridCol w:w="2856"/>
      </w:tblGrid>
      <w:tr w:rsidR="00B91906" w:rsidRPr="00B91906" w14:paraId="5BC26C1D" w14:textId="77777777" w:rsidTr="00B91906">
        <w:trPr>
          <w:trHeight w:val="323"/>
        </w:trPr>
        <w:tc>
          <w:tcPr>
            <w:tcW w:w="2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1B" w14:textId="77777777" w:rsidR="00B91906" w:rsidRPr="00B91906" w:rsidRDefault="00B91906" w:rsidP="00B91906">
            <w:pPr>
              <w:ind w:hanging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Yea   Years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of Service</w:t>
            </w:r>
          </w:p>
        </w:tc>
        <w:tc>
          <w:tcPr>
            <w:tcW w:w="2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1C" w14:textId="77777777" w:rsidR="00B91906" w:rsidRPr="00B91906" w:rsidRDefault="00B91906" w:rsidP="00B91906">
            <w:pPr>
              <w:ind w:hanging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Days                    Hours</w:t>
            </w:r>
          </w:p>
        </w:tc>
      </w:tr>
      <w:tr w:rsidR="00B91906" w:rsidRPr="00B91906" w14:paraId="5BC26C20" w14:textId="77777777" w:rsidTr="00B91906">
        <w:trPr>
          <w:trHeight w:val="268"/>
        </w:trPr>
        <w:tc>
          <w:tcPr>
            <w:tcW w:w="2947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1E" w14:textId="77777777" w:rsidR="00B91906" w:rsidRPr="00B91906" w:rsidRDefault="007C1C44" w:rsidP="00B919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1 + </w:t>
            </w:r>
            <w:r w:rsidR="00B91906" w:rsidRPr="00B91906">
              <w:rPr>
                <w:rFonts w:ascii="Times New Roman" w:eastAsia="Times New Roman" w:hAnsi="Times New Roman" w:cs="Times New Roman"/>
                <w:sz w:val="24"/>
                <w:szCs w:val="24"/>
              </w:rPr>
              <w:t>years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1F" w14:textId="77777777" w:rsidR="00B91906" w:rsidRPr="00B91906" w:rsidRDefault="00B91906" w:rsidP="00B919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9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5                          40     </w:t>
            </w:r>
          </w:p>
        </w:tc>
      </w:tr>
      <w:tr w:rsidR="00B91906" w:rsidRPr="00B91906" w14:paraId="5BC26C23" w14:textId="77777777" w:rsidTr="00B91906">
        <w:tc>
          <w:tcPr>
            <w:tcW w:w="2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21" w14:textId="77777777" w:rsidR="00B91906" w:rsidRPr="00B91906" w:rsidRDefault="00B91906" w:rsidP="00B919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22" w14:textId="77777777" w:rsidR="00B91906" w:rsidRPr="00B91906" w:rsidRDefault="00B91906" w:rsidP="00B919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BC26C24" w14:textId="77777777" w:rsidR="00B91906" w:rsidRPr="00B91906" w:rsidRDefault="00B91906" w:rsidP="00B91906">
      <w:pPr>
        <w:ind w:hanging="540"/>
        <w:jc w:val="both"/>
        <w:rPr>
          <w:rFonts w:ascii="Arial" w:eastAsia="Times New Roman" w:hAnsi="Arial" w:cs="Arial"/>
          <w:color w:val="000000"/>
        </w:rPr>
      </w:pPr>
      <w:r w:rsidRPr="00B9190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5BC26C25" w14:textId="77777777" w:rsidR="00B91906" w:rsidRPr="00B91906" w:rsidRDefault="00B91906" w:rsidP="00B91906">
      <w:pPr>
        <w:ind w:hanging="540"/>
        <w:jc w:val="both"/>
        <w:rPr>
          <w:rFonts w:ascii="Arial" w:eastAsia="Times New Roman" w:hAnsi="Arial" w:cs="Arial"/>
          <w:color w:val="000000"/>
        </w:rPr>
      </w:pPr>
      <w:r w:rsidRPr="00B9190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5BC26C26" w14:textId="77777777" w:rsidR="002460B7" w:rsidRPr="002460B7" w:rsidRDefault="002460B7" w:rsidP="00B91906">
      <w:pPr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</w:p>
    <w:p w14:paraId="5BC26C27" w14:textId="77777777" w:rsidR="005D1CF0" w:rsidRDefault="005D1CF0" w:rsidP="00B9190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BC26C28" w14:textId="77777777" w:rsidR="002460B7" w:rsidRDefault="002460B7" w:rsidP="00B9190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Full –Time (Hourly &amp; Salary):</w:t>
      </w:r>
    </w:p>
    <w:p w14:paraId="5BC26C29" w14:textId="77777777" w:rsidR="00B91906" w:rsidRPr="00B91906" w:rsidRDefault="00B91906" w:rsidP="00B9190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pPr w:leftFromText="180" w:rightFromText="180" w:topFromText="100" w:bottomFromText="100" w:vertAnchor="text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6"/>
        <w:gridCol w:w="3096"/>
      </w:tblGrid>
      <w:tr w:rsidR="00B91906" w:rsidRPr="00B91906" w14:paraId="5BC26C2C" w14:textId="77777777" w:rsidTr="00B91906">
        <w:trPr>
          <w:trHeight w:val="323"/>
        </w:trPr>
        <w:tc>
          <w:tcPr>
            <w:tcW w:w="3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2A" w14:textId="77777777" w:rsidR="00B91906" w:rsidRPr="00B91906" w:rsidRDefault="00B91906" w:rsidP="00B91906">
            <w:pPr>
              <w:ind w:hanging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Yea  Years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of Service</w:t>
            </w:r>
          </w:p>
        </w:tc>
        <w:tc>
          <w:tcPr>
            <w:tcW w:w="3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2B" w14:textId="77777777" w:rsidR="00B91906" w:rsidRPr="00B91906" w:rsidRDefault="00B91906" w:rsidP="00B919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9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  <w:r w:rsidRPr="00B91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Days                    Hours</w:t>
            </w:r>
            <w:r w:rsidRPr="00B919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1906" w:rsidRPr="00B91906" w14:paraId="5BC26C2F" w14:textId="77777777" w:rsidTr="00B91906">
        <w:tc>
          <w:tcPr>
            <w:tcW w:w="3516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2D" w14:textId="77777777" w:rsidR="00B91906" w:rsidRPr="00B91906" w:rsidRDefault="00B91906" w:rsidP="00B919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906">
              <w:rPr>
                <w:rFonts w:ascii="Times New Roman" w:eastAsia="Times New Roman" w:hAnsi="Times New Roman" w:cs="Times New Roman"/>
                <w:sz w:val="24"/>
                <w:szCs w:val="24"/>
              </w:rPr>
              <w:t>    1 – 5 years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2E" w14:textId="77777777" w:rsidR="00B91906" w:rsidRPr="00B91906" w:rsidRDefault="00B91906" w:rsidP="00B919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9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10                         80     </w:t>
            </w:r>
          </w:p>
        </w:tc>
      </w:tr>
      <w:tr w:rsidR="00B91906" w:rsidRPr="00B91906" w14:paraId="5BC26C32" w14:textId="77777777" w:rsidTr="00B91906">
        <w:tc>
          <w:tcPr>
            <w:tcW w:w="3516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30" w14:textId="77777777" w:rsidR="00B91906" w:rsidRPr="00B91906" w:rsidRDefault="00B91906" w:rsidP="00B919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906">
              <w:rPr>
                <w:rFonts w:ascii="Times New Roman" w:eastAsia="Times New Roman" w:hAnsi="Times New Roman" w:cs="Times New Roman"/>
                <w:sz w:val="24"/>
                <w:szCs w:val="24"/>
              </w:rPr>
              <w:t>    6 - 10 years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31" w14:textId="77777777" w:rsidR="00B91906" w:rsidRPr="00B91906" w:rsidRDefault="00B91906" w:rsidP="00B919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906">
              <w:rPr>
                <w:rFonts w:ascii="Times New Roman" w:eastAsia="Times New Roman" w:hAnsi="Times New Roman" w:cs="Times New Roman"/>
                <w:sz w:val="24"/>
                <w:szCs w:val="24"/>
              </w:rPr>
              <w:t>   15                         120</w:t>
            </w:r>
          </w:p>
        </w:tc>
      </w:tr>
      <w:tr w:rsidR="00B91906" w:rsidRPr="00B91906" w14:paraId="5BC26C35" w14:textId="77777777" w:rsidTr="00B91906">
        <w:tc>
          <w:tcPr>
            <w:tcW w:w="35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33" w14:textId="77777777" w:rsidR="00B91906" w:rsidRPr="00B91906" w:rsidRDefault="00B91906" w:rsidP="00B919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9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11 + years                                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C34" w14:textId="77777777" w:rsidR="00B91906" w:rsidRPr="00B91906" w:rsidRDefault="00B91906" w:rsidP="00B919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9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20                         160           </w:t>
            </w:r>
          </w:p>
        </w:tc>
      </w:tr>
    </w:tbl>
    <w:p w14:paraId="5BC26C36" w14:textId="77777777" w:rsidR="00B91906" w:rsidRPr="00B91906" w:rsidRDefault="00B91906" w:rsidP="00B91906">
      <w:pPr>
        <w:ind w:hanging="540"/>
        <w:jc w:val="both"/>
        <w:rPr>
          <w:rFonts w:ascii="Arial" w:eastAsia="Times New Roman" w:hAnsi="Arial" w:cs="Arial"/>
          <w:color w:val="000000"/>
        </w:rPr>
      </w:pPr>
      <w:r w:rsidRPr="00B9190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5BC26C37" w14:textId="77777777" w:rsidR="00B91906" w:rsidRPr="00B91906" w:rsidRDefault="00B91906" w:rsidP="00B91906">
      <w:pPr>
        <w:rPr>
          <w:rFonts w:ascii="Arial" w:eastAsia="Times New Roman" w:hAnsi="Arial" w:cs="Arial"/>
          <w:color w:val="000000"/>
        </w:rPr>
      </w:pPr>
      <w:r w:rsidRPr="00B91906">
        <w:rPr>
          <w:rFonts w:ascii="Times New Roman" w:eastAsia="Times New Roman" w:hAnsi="Times New Roman" w:cs="Times New Roman"/>
          <w:color w:val="000000"/>
        </w:rPr>
        <w:t> </w:t>
      </w:r>
    </w:p>
    <w:p w14:paraId="5BC26C38" w14:textId="77777777" w:rsidR="00B91906" w:rsidRPr="00B91906" w:rsidRDefault="00B91906" w:rsidP="00B91906">
      <w:pPr>
        <w:rPr>
          <w:rFonts w:ascii="Arial" w:eastAsia="Times New Roman" w:hAnsi="Arial" w:cs="Arial"/>
          <w:color w:val="000000"/>
        </w:rPr>
      </w:pPr>
      <w:r w:rsidRPr="00B91906">
        <w:rPr>
          <w:rFonts w:ascii="Times New Roman" w:eastAsia="Times New Roman" w:hAnsi="Times New Roman" w:cs="Times New Roman"/>
          <w:color w:val="000000"/>
        </w:rPr>
        <w:t> </w:t>
      </w:r>
    </w:p>
    <w:p w14:paraId="5BC26C39" w14:textId="77777777" w:rsidR="00AC6EED" w:rsidRPr="00760A1B" w:rsidRDefault="00AC6EED" w:rsidP="00760A1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AC6EED" w:rsidRPr="00760A1B" w:rsidSect="00F91AB0">
      <w:footerReference w:type="default" r:id="rId12"/>
      <w:pgSz w:w="12240" w:h="15840"/>
      <w:pgMar w:top="180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0E023" w14:textId="77777777" w:rsidR="00DB0B73" w:rsidRDefault="00DB0B73">
      <w:pPr>
        <w:spacing w:after="0"/>
      </w:pPr>
      <w:r>
        <w:separator/>
      </w:r>
    </w:p>
  </w:endnote>
  <w:endnote w:type="continuationSeparator" w:id="0">
    <w:p w14:paraId="101569B4" w14:textId="77777777" w:rsidR="00DB0B73" w:rsidRDefault="00DB0B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9060048"/>
      <w:docPartObj>
        <w:docPartGallery w:val="Page Numbers (Bottom of Page)"/>
        <w:docPartUnique/>
      </w:docPartObj>
    </w:sdtPr>
    <w:sdtEndPr/>
    <w:sdtContent>
      <w:p w14:paraId="5BC26C40" w14:textId="77777777" w:rsidR="00D06278" w:rsidRDefault="00F572BD">
        <w:pPr>
          <w:pStyle w:val="Footer"/>
        </w:pPr>
        <w:r>
          <w:fldChar w:fldCharType="begin"/>
        </w:r>
        <w:r w:rsidR="00536F9F">
          <w:instrText xml:space="preserve"> PAGE   \* MERGEFORMAT </w:instrText>
        </w:r>
        <w:r>
          <w:fldChar w:fldCharType="separate"/>
        </w:r>
        <w:r w:rsidR="002460B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A3FCD" w14:textId="77777777" w:rsidR="00DB0B73" w:rsidRDefault="00DB0B73">
      <w:pPr>
        <w:spacing w:after="0"/>
      </w:pPr>
      <w:r>
        <w:separator/>
      </w:r>
    </w:p>
  </w:footnote>
  <w:footnote w:type="continuationSeparator" w:id="0">
    <w:p w14:paraId="5E2A54F6" w14:textId="77777777" w:rsidR="00DB0B73" w:rsidRDefault="00DB0B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B5848"/>
    <w:multiLevelType w:val="hybridMultilevel"/>
    <w:tmpl w:val="F286AD1E"/>
    <w:lvl w:ilvl="0" w:tplc="04848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6130A"/>
    <w:multiLevelType w:val="hybridMultilevel"/>
    <w:tmpl w:val="59BA9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5EC563B"/>
    <w:multiLevelType w:val="hybridMultilevel"/>
    <w:tmpl w:val="C8329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B46939"/>
    <w:multiLevelType w:val="hybridMultilevel"/>
    <w:tmpl w:val="9A16B872"/>
    <w:lvl w:ilvl="0" w:tplc="B386BAAA">
      <w:start w:val="1"/>
      <w:numFmt w:val="decimal"/>
      <w:lvlText w:val="%1."/>
      <w:lvlJc w:val="left"/>
      <w:pPr>
        <w:ind w:left="390" w:hanging="39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A9077C"/>
    <w:multiLevelType w:val="hybridMultilevel"/>
    <w:tmpl w:val="89BEE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E5364"/>
    <w:multiLevelType w:val="hybridMultilevel"/>
    <w:tmpl w:val="B554E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25794"/>
    <w:multiLevelType w:val="hybridMultilevel"/>
    <w:tmpl w:val="BF803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347B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98558257">
    <w:abstractNumId w:val="5"/>
  </w:num>
  <w:num w:numId="2" w16cid:durableId="83573296">
    <w:abstractNumId w:val="3"/>
  </w:num>
  <w:num w:numId="3" w16cid:durableId="1029721365">
    <w:abstractNumId w:val="8"/>
  </w:num>
  <w:num w:numId="4" w16cid:durableId="15620373">
    <w:abstractNumId w:val="2"/>
  </w:num>
  <w:num w:numId="5" w16cid:durableId="1505591055">
    <w:abstractNumId w:val="0"/>
  </w:num>
  <w:num w:numId="6" w16cid:durableId="796072925">
    <w:abstractNumId w:val="1"/>
  </w:num>
  <w:num w:numId="7" w16cid:durableId="143357582">
    <w:abstractNumId w:val="7"/>
  </w:num>
  <w:num w:numId="8" w16cid:durableId="54934108">
    <w:abstractNumId w:val="6"/>
  </w:num>
  <w:num w:numId="9" w16cid:durableId="9850153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B8F"/>
    <w:rsid w:val="00042281"/>
    <w:rsid w:val="0009168F"/>
    <w:rsid w:val="000A0DDA"/>
    <w:rsid w:val="000D7A2A"/>
    <w:rsid w:val="001037F6"/>
    <w:rsid w:val="00125238"/>
    <w:rsid w:val="00166F09"/>
    <w:rsid w:val="00185A74"/>
    <w:rsid w:val="00195B1E"/>
    <w:rsid w:val="001A4154"/>
    <w:rsid w:val="001B72B2"/>
    <w:rsid w:val="001F2100"/>
    <w:rsid w:val="002460B7"/>
    <w:rsid w:val="00266B8F"/>
    <w:rsid w:val="00310032"/>
    <w:rsid w:val="00345911"/>
    <w:rsid w:val="0037176E"/>
    <w:rsid w:val="00427AE7"/>
    <w:rsid w:val="00434D30"/>
    <w:rsid w:val="004375DC"/>
    <w:rsid w:val="00492071"/>
    <w:rsid w:val="004F0638"/>
    <w:rsid w:val="005018AF"/>
    <w:rsid w:val="00516981"/>
    <w:rsid w:val="00536F9F"/>
    <w:rsid w:val="005623F7"/>
    <w:rsid w:val="00585D43"/>
    <w:rsid w:val="005A4639"/>
    <w:rsid w:val="005D1CF0"/>
    <w:rsid w:val="0060767A"/>
    <w:rsid w:val="006C5B10"/>
    <w:rsid w:val="006D35C1"/>
    <w:rsid w:val="006E3F78"/>
    <w:rsid w:val="00760A1B"/>
    <w:rsid w:val="007A0A9E"/>
    <w:rsid w:val="007C1C44"/>
    <w:rsid w:val="007C600F"/>
    <w:rsid w:val="008306A9"/>
    <w:rsid w:val="00866E24"/>
    <w:rsid w:val="00887DCD"/>
    <w:rsid w:val="008A1572"/>
    <w:rsid w:val="008F0106"/>
    <w:rsid w:val="00952640"/>
    <w:rsid w:val="009613C4"/>
    <w:rsid w:val="009E6DBA"/>
    <w:rsid w:val="00A161B8"/>
    <w:rsid w:val="00AC3678"/>
    <w:rsid w:val="00AC6EED"/>
    <w:rsid w:val="00AE48AC"/>
    <w:rsid w:val="00B16109"/>
    <w:rsid w:val="00B91906"/>
    <w:rsid w:val="00BA1B8E"/>
    <w:rsid w:val="00BD4C1B"/>
    <w:rsid w:val="00C137C6"/>
    <w:rsid w:val="00C34946"/>
    <w:rsid w:val="00C67A55"/>
    <w:rsid w:val="00C75E70"/>
    <w:rsid w:val="00C979D4"/>
    <w:rsid w:val="00CA0E80"/>
    <w:rsid w:val="00D06278"/>
    <w:rsid w:val="00D24FEF"/>
    <w:rsid w:val="00D42EF7"/>
    <w:rsid w:val="00D50FD7"/>
    <w:rsid w:val="00D656B1"/>
    <w:rsid w:val="00D75D00"/>
    <w:rsid w:val="00DB0B73"/>
    <w:rsid w:val="00DB1898"/>
    <w:rsid w:val="00DC689E"/>
    <w:rsid w:val="00DC70A1"/>
    <w:rsid w:val="00DE7D83"/>
    <w:rsid w:val="00E35875"/>
    <w:rsid w:val="00E52D43"/>
    <w:rsid w:val="00E65C4F"/>
    <w:rsid w:val="00E94DB6"/>
    <w:rsid w:val="00F27311"/>
    <w:rsid w:val="00F3576E"/>
    <w:rsid w:val="00F572BD"/>
    <w:rsid w:val="00F91AB0"/>
    <w:rsid w:val="00F91D62"/>
    <w:rsid w:val="00FA483D"/>
    <w:rsid w:val="00FC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26C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AB0"/>
  </w:style>
  <w:style w:type="paragraph" w:styleId="Heading1">
    <w:name w:val="heading 1"/>
    <w:basedOn w:val="Normal"/>
    <w:next w:val="Normal"/>
    <w:link w:val="Heading1Char"/>
    <w:uiPriority w:val="9"/>
    <w:qFormat/>
    <w:rsid w:val="00F91A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F91AB0"/>
    <w:pPr>
      <w:keepNext/>
      <w:keepLines/>
      <w:outlineLvl w:val="1"/>
    </w:pPr>
    <w:rPr>
      <w:rFonts w:asciiTheme="majorHAnsi" w:eastAsiaTheme="majorEastAsia" w:hAnsiTheme="majorHAnsi" w:cstheme="majorBidi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91AB0"/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F91AB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1AB0"/>
    <w:pPr>
      <w:tabs>
        <w:tab w:val="center" w:pos="4680"/>
        <w:tab w:val="right" w:pos="9360"/>
      </w:tabs>
      <w:spacing w:after="0"/>
    </w:pPr>
  </w:style>
  <w:style w:type="paragraph" w:customStyle="1" w:styleId="CompanyName">
    <w:name w:val="Company Name"/>
    <w:basedOn w:val="Normal"/>
    <w:qFormat/>
    <w:rsid w:val="00F91AB0"/>
    <w:pPr>
      <w:spacing w:after="0"/>
      <w:jc w:val="center"/>
    </w:pPr>
    <w:rPr>
      <w:rFonts w:asciiTheme="majorHAnsi" w:eastAsiaTheme="majorEastAsia" w:hAnsiTheme="majorHAnsi" w:cstheme="majorBidi"/>
      <w:b/>
      <w:bCs/>
      <w:color w:val="FFFFFF" w:themeColor="background1"/>
      <w:spacing w:val="-15"/>
      <w:sz w:val="32"/>
    </w:rPr>
  </w:style>
  <w:style w:type="paragraph" w:styleId="Title">
    <w:name w:val="Title"/>
    <w:basedOn w:val="Normal"/>
    <w:next w:val="Normal"/>
    <w:qFormat/>
    <w:rsid w:val="00F91AB0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HeaderChar">
    <w:name w:val="Header Char"/>
    <w:basedOn w:val="DefaultParagraphFont"/>
    <w:link w:val="Header"/>
    <w:uiPriority w:val="99"/>
    <w:rsid w:val="00F91AB0"/>
  </w:style>
  <w:style w:type="character" w:customStyle="1" w:styleId="Heading1Char">
    <w:name w:val="Heading 1 Char"/>
    <w:basedOn w:val="DefaultParagraphFont"/>
    <w:link w:val="Heading1"/>
    <w:uiPriority w:val="9"/>
    <w:rsid w:val="00F91AB0"/>
    <w:rPr>
      <w:rFonts w:asciiTheme="majorHAnsi" w:eastAsiaTheme="majorEastAsia" w:hAnsiTheme="majorHAnsi" w:cstheme="majorBidi"/>
      <w:b/>
      <w:bCs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F91AB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F91AB0"/>
    <w:pPr>
      <w:spacing w:after="0"/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F91AB0"/>
  </w:style>
  <w:style w:type="paragraph" w:styleId="ListParagraph">
    <w:name w:val="List Paragraph"/>
    <w:basedOn w:val="Normal"/>
    <w:uiPriority w:val="34"/>
    <w:unhideWhenUsed/>
    <w:qFormat/>
    <w:rsid w:val="005169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3F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F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613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6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7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4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27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46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14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87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89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96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64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92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30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46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9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51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6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0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67527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90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08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90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66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179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758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2898">
                                  <w:marLeft w:val="72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420509">
                                  <w:marLeft w:val="72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458824">
                                  <w:marLeft w:val="72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241261">
                                  <w:marLeft w:val="72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070480">
                                  <w:marLeft w:val="72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650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764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897136">
                                  <w:marLeft w:val="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822059">
                                  <w:marLeft w:val="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073878">
                                  <w:marLeft w:val="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4499655">
                                  <w:marLeft w:val="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383670">
                                  <w:marLeft w:val="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682628">
                                  <w:marLeft w:val="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123123">
                                  <w:marLeft w:val="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7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7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4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46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341397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57797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724280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824473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48079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7740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708971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82632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2360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897674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112706">
                          <w:marLeft w:val="72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490625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070416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59397">
                          <w:marLeft w:val="54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34649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508445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754121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684782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428079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322097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28826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385461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47462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935063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217633">
                          <w:marLeft w:val="54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01975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74245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299843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733679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86943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496574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9552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829386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601658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19847"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465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79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0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342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44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81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81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062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70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938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531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4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asytimeclock.com/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dy\AppData\Roaming\Microsoft\Templates\Interoffice%20Memo%20(Professional%20desig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2015-07-21T00:00:00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C422D63-E199-41D2-B5CB-2F31518C21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DB7E72-433B-4B44-9311-2C06B3247C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Interoffice Memo (Professional design)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2026-05-04T16:25:00Z</dcterms:created>
  <dcterms:modified xsi:type="dcterms:W3CDTF">2026-05-04T16:25:00Z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TC034649189991</vt:lpwstr>
  </property>
</Properties>
</file>